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0B65" w:rsidRDefault="00640B65" w:rsidP="00640B65">
      <w:pPr>
        <w:pStyle w:val="NoSpacing"/>
        <w:tabs>
          <w:tab w:val="left" w:pos="720"/>
          <w:tab w:val="left" w:pos="1440"/>
        </w:tabs>
      </w:pPr>
      <w:r>
        <w:rPr>
          <w:u w:val="single"/>
        </w:rPr>
        <w:t>William SARLOT</w:t>
      </w:r>
      <w:r>
        <w:t xml:space="preserve">     (fl.1475)</w:t>
      </w:r>
    </w:p>
    <w:p w:rsidR="00640B65" w:rsidRDefault="00640B65" w:rsidP="00640B65">
      <w:pPr>
        <w:pStyle w:val="NoSpacing"/>
        <w:tabs>
          <w:tab w:val="left" w:pos="720"/>
          <w:tab w:val="left" w:pos="1440"/>
        </w:tabs>
      </w:pPr>
      <w:r>
        <w:t>of St.Peter, Thanet, Kent.</w:t>
      </w:r>
    </w:p>
    <w:p w:rsidR="00640B65" w:rsidRDefault="00640B65" w:rsidP="00640B65">
      <w:pPr>
        <w:pStyle w:val="NoSpacing"/>
        <w:tabs>
          <w:tab w:val="left" w:pos="720"/>
          <w:tab w:val="left" w:pos="1440"/>
        </w:tabs>
      </w:pPr>
    </w:p>
    <w:p w:rsidR="00640B65" w:rsidRDefault="00640B65" w:rsidP="00640B65">
      <w:pPr>
        <w:pStyle w:val="NoSpacing"/>
        <w:tabs>
          <w:tab w:val="left" w:pos="720"/>
          <w:tab w:val="left" w:pos="1440"/>
        </w:tabs>
      </w:pPr>
    </w:p>
    <w:p w:rsidR="00640B65" w:rsidRDefault="00640B65" w:rsidP="00640B65">
      <w:pPr>
        <w:pStyle w:val="NoSpacing"/>
        <w:tabs>
          <w:tab w:val="left" w:pos="720"/>
          <w:tab w:val="left" w:pos="1440"/>
        </w:tabs>
      </w:pPr>
      <w:r>
        <w:tab/>
        <w:t>1475</w:t>
      </w:r>
      <w:r>
        <w:tab/>
        <w:t>He made his Will.  (Plomer p.419)</w:t>
      </w:r>
    </w:p>
    <w:p w:rsidR="00640B65" w:rsidRDefault="00640B65" w:rsidP="00640B65">
      <w:pPr>
        <w:pStyle w:val="NoSpacing"/>
        <w:tabs>
          <w:tab w:val="left" w:pos="720"/>
          <w:tab w:val="left" w:pos="1440"/>
        </w:tabs>
      </w:pPr>
    </w:p>
    <w:p w:rsidR="00640B65" w:rsidRDefault="00640B65" w:rsidP="00640B65">
      <w:pPr>
        <w:pStyle w:val="NoSpacing"/>
        <w:tabs>
          <w:tab w:val="left" w:pos="720"/>
          <w:tab w:val="left" w:pos="1440"/>
        </w:tabs>
      </w:pPr>
    </w:p>
    <w:p w:rsidR="006B2F86" w:rsidRPr="00E71FC3" w:rsidRDefault="00640B65" w:rsidP="00640B65">
      <w:pPr>
        <w:pStyle w:val="NoSpacing"/>
        <w:tabs>
          <w:tab w:val="left" w:pos="720"/>
          <w:tab w:val="left" w:pos="1440"/>
        </w:tabs>
      </w:pPr>
      <w:r>
        <w:t>17 September 2016</w:t>
      </w: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0B65" w:rsidRDefault="00640B65" w:rsidP="00E71FC3">
      <w:pPr>
        <w:spacing w:after="0" w:line="240" w:lineRule="auto"/>
      </w:pPr>
      <w:r>
        <w:separator/>
      </w:r>
    </w:p>
  </w:endnote>
  <w:endnote w:type="continuationSeparator" w:id="0">
    <w:p w:rsidR="00640B65" w:rsidRDefault="00640B6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0B65" w:rsidRDefault="00640B65" w:rsidP="00E71FC3">
      <w:pPr>
        <w:spacing w:after="0" w:line="240" w:lineRule="auto"/>
      </w:pPr>
      <w:r>
        <w:separator/>
      </w:r>
    </w:p>
  </w:footnote>
  <w:footnote w:type="continuationSeparator" w:id="0">
    <w:p w:rsidR="00640B65" w:rsidRDefault="00640B6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0B65"/>
    <w:rsid w:val="001A7C09"/>
    <w:rsid w:val="00640B65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59DB41"/>
  <w15:chartTrackingRefBased/>
  <w15:docId w15:val="{5D8BB993-DAD9-46E8-BE8C-FD49E01F1B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17</Words>
  <Characters>101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2016-09-28T15:34:00Z</dcterms:created>
  <dcterms:modified xsi:type="dcterms:W3CDTF">2016-09-28T15:35:00Z</dcterms:modified>
</cp:coreProperties>
</file>